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592DC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BATES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42FDED6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Halifax, West Riding of Yorkshire. Tailor.</w:t>
      </w:r>
    </w:p>
    <w:p w14:paraId="0B847436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736B057E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6BBEB6B8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0E74AC1B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CFB33A5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3BF8FE62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5A43CD57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Robert Bates of Halifax, yeoman(q.v.).      </w:t>
      </w:r>
    </w:p>
    <w:p w14:paraId="76297757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2FD444A9" w14:textId="77777777" w:rsidR="00322415" w:rsidRDefault="00322415" w:rsidP="00322415">
      <w:pPr>
        <w:rPr>
          <w:rFonts w:ascii="Times New Roman" w:hAnsi="Times New Roman" w:cs="Times New Roman"/>
        </w:rPr>
      </w:pPr>
    </w:p>
    <w:p w14:paraId="7D5ACB34" w14:textId="77777777" w:rsidR="00322415" w:rsidRDefault="00322415" w:rsidP="00322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75F44138" w14:textId="77777777" w:rsidR="006B2F86" w:rsidRPr="00E71FC3" w:rsidRDefault="003224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D288" w14:textId="77777777" w:rsidR="00322415" w:rsidRDefault="00322415" w:rsidP="00E71FC3">
      <w:r>
        <w:separator/>
      </w:r>
    </w:p>
  </w:endnote>
  <w:endnote w:type="continuationSeparator" w:id="0">
    <w:p w14:paraId="1EB8D6CF" w14:textId="77777777" w:rsidR="00322415" w:rsidRDefault="003224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E4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6F525" w14:textId="77777777" w:rsidR="00322415" w:rsidRDefault="00322415" w:rsidP="00E71FC3">
      <w:r>
        <w:separator/>
      </w:r>
    </w:p>
  </w:footnote>
  <w:footnote w:type="continuationSeparator" w:id="0">
    <w:p w14:paraId="0E591AD4" w14:textId="77777777" w:rsidR="00322415" w:rsidRDefault="003224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415"/>
    <w:rsid w:val="001A7C09"/>
    <w:rsid w:val="0032241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1D260"/>
  <w15:chartTrackingRefBased/>
  <w15:docId w15:val="{A7A57329-7EA7-4049-BCEB-28365527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4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2018-06-23T11:23:00Z</dcterms:created>
  <dcterms:modified xsi:type="dcterms:W3CDTF">2018-06-23T11:24:00Z</dcterms:modified>
</cp:coreProperties>
</file>